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4EAE3" w14:textId="77777777" w:rsidR="00577057" w:rsidRDefault="00577057" w:rsidP="005770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FEDYLL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E53F163" w14:textId="77777777" w:rsidR="00577057" w:rsidRDefault="00577057" w:rsidP="005770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Langley, Norfolk. Husbandman.</w:t>
      </w:r>
    </w:p>
    <w:p w14:paraId="55604498" w14:textId="77777777" w:rsidR="00577057" w:rsidRDefault="00577057" w:rsidP="00577057">
      <w:pPr>
        <w:rPr>
          <w:rFonts w:ascii="Times New Roman" w:hAnsi="Times New Roman" w:cs="Times New Roman"/>
        </w:rPr>
      </w:pPr>
    </w:p>
    <w:p w14:paraId="69346F0E" w14:textId="77777777" w:rsidR="00577057" w:rsidRDefault="00577057" w:rsidP="00577057">
      <w:pPr>
        <w:rPr>
          <w:rFonts w:ascii="Times New Roman" w:hAnsi="Times New Roman" w:cs="Times New Roman"/>
        </w:rPr>
      </w:pPr>
    </w:p>
    <w:p w14:paraId="1B95653F" w14:textId="77777777" w:rsidR="00577057" w:rsidRDefault="00577057" w:rsidP="005770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Edmund Jenney(q.v.) brought a plaint of debt against him and John </w:t>
      </w:r>
    </w:p>
    <w:p w14:paraId="4D59F0B6" w14:textId="77777777" w:rsidR="00577057" w:rsidRDefault="00577057" w:rsidP="005770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Borne of </w:t>
      </w:r>
      <w:proofErr w:type="spellStart"/>
      <w:r>
        <w:rPr>
          <w:rFonts w:ascii="Times New Roman" w:hAnsi="Times New Roman" w:cs="Times New Roman"/>
        </w:rPr>
        <w:t>Smallburgh</w:t>
      </w:r>
      <w:proofErr w:type="spellEnd"/>
      <w:r>
        <w:rPr>
          <w:rFonts w:ascii="Times New Roman" w:hAnsi="Times New Roman" w:cs="Times New Roman"/>
        </w:rPr>
        <w:t xml:space="preserve"> (q.v.).</w:t>
      </w:r>
    </w:p>
    <w:p w14:paraId="0E745342" w14:textId="77777777" w:rsidR="00577057" w:rsidRDefault="00577057" w:rsidP="005770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E338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FAAB5FD" w14:textId="77777777" w:rsidR="00577057" w:rsidRDefault="00577057" w:rsidP="00577057">
      <w:pPr>
        <w:rPr>
          <w:rFonts w:ascii="Times New Roman" w:hAnsi="Times New Roman" w:cs="Times New Roman"/>
        </w:rPr>
      </w:pPr>
    </w:p>
    <w:p w14:paraId="7314686C" w14:textId="77777777" w:rsidR="00577057" w:rsidRDefault="00577057" w:rsidP="00577057">
      <w:pPr>
        <w:rPr>
          <w:rFonts w:ascii="Times New Roman" w:hAnsi="Times New Roman" w:cs="Times New Roman"/>
        </w:rPr>
      </w:pPr>
    </w:p>
    <w:p w14:paraId="70F6FC4E" w14:textId="77777777" w:rsidR="00577057" w:rsidRPr="003A07AE" w:rsidRDefault="00577057" w:rsidP="005770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February 2018</w:t>
      </w:r>
    </w:p>
    <w:p w14:paraId="4E3A2CF4" w14:textId="77777777" w:rsidR="006B2F86" w:rsidRPr="00E71FC3" w:rsidRDefault="005770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91691" w14:textId="77777777" w:rsidR="00577057" w:rsidRDefault="00577057" w:rsidP="00E71FC3">
      <w:r>
        <w:separator/>
      </w:r>
    </w:p>
  </w:endnote>
  <w:endnote w:type="continuationSeparator" w:id="0">
    <w:p w14:paraId="3A496C9F" w14:textId="77777777" w:rsidR="00577057" w:rsidRDefault="0057705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2E7E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CF637" w14:textId="77777777" w:rsidR="00577057" w:rsidRDefault="00577057" w:rsidP="00E71FC3">
      <w:r>
        <w:separator/>
      </w:r>
    </w:p>
  </w:footnote>
  <w:footnote w:type="continuationSeparator" w:id="0">
    <w:p w14:paraId="7864CAE7" w14:textId="77777777" w:rsidR="00577057" w:rsidRDefault="0057705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057"/>
    <w:rsid w:val="001A7C09"/>
    <w:rsid w:val="0057705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5A164"/>
  <w15:chartTrackingRefBased/>
  <w15:docId w15:val="{7221331F-84C2-40AE-A1FF-0BB6C9F5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705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770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2018-03-02T21:55:00Z</dcterms:created>
  <dcterms:modified xsi:type="dcterms:W3CDTF">2018-03-02T21:55:00Z</dcterms:modified>
</cp:coreProperties>
</file>